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96DD" w14:textId="77777777" w:rsidR="00554D62" w:rsidRDefault="00554D62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7BFE57B6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19073A">
        <w:rPr>
          <w:rFonts w:cs="Arial"/>
        </w:rPr>
        <w:t>4301-</w:t>
      </w:r>
      <w:r w:rsidR="00105B6D">
        <w:rPr>
          <w:rFonts w:cs="Arial"/>
        </w:rPr>
        <w:t>00</w:t>
      </w:r>
      <w:r w:rsidR="00D23D23">
        <w:rPr>
          <w:rFonts w:cs="Arial"/>
        </w:rPr>
        <w:t>67</w:t>
      </w:r>
      <w:r w:rsidR="00105B6D">
        <w:rPr>
          <w:rFonts w:cs="Arial"/>
        </w:rPr>
        <w:t>/2024</w:t>
      </w:r>
    </w:p>
    <w:p w14:paraId="7080A057" w14:textId="323EE607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3129AC">
        <w:rPr>
          <w:rFonts w:cs="Arial"/>
        </w:rPr>
        <w:t xml:space="preserve"> 202</w:t>
      </w:r>
      <w:r w:rsidR="005E2198">
        <w:rPr>
          <w:rFonts w:cs="Arial"/>
        </w:rPr>
        <w:t>4-</w:t>
      </w:r>
      <w:r w:rsidR="00D23D23">
        <w:rPr>
          <w:rFonts w:cs="Arial"/>
        </w:rPr>
        <w:t>331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391FF05A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>
        <w:rPr>
          <w:rFonts w:cs="Arial"/>
          <w:u w:val="single"/>
        </w:rPr>
        <w:t>_______,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471E44C6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</w:t>
      </w:r>
      <w:r w:rsidR="00105B6D">
        <w:rPr>
          <w:rFonts w:cs="Arial"/>
        </w:rPr>
        <w:t xml:space="preserve"> </w:t>
      </w:r>
      <w:r w:rsidR="000D1EDF" w:rsidRPr="000D1EDF">
        <w:rPr>
          <w:rFonts w:cs="Arial"/>
        </w:rPr>
        <w:t>1000 Ljubljana, da lahko za namene objavljenega javnega naročila na portalu javnih naročil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B8A25" w14:textId="77777777" w:rsidR="00722092" w:rsidRDefault="00722092">
      <w:r>
        <w:separator/>
      </w:r>
    </w:p>
  </w:endnote>
  <w:endnote w:type="continuationSeparator" w:id="0">
    <w:p w14:paraId="23709F88" w14:textId="77777777" w:rsidR="00722092" w:rsidRDefault="0072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559CC0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468DE" w14:textId="77777777" w:rsidR="00722092" w:rsidRDefault="00722092">
      <w:r>
        <w:separator/>
      </w:r>
    </w:p>
  </w:footnote>
  <w:footnote w:type="continuationSeparator" w:id="0">
    <w:p w14:paraId="035B6CFD" w14:textId="77777777" w:rsidR="00722092" w:rsidRDefault="0072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DD703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D7030" w:rsidRPr="009F4AF4" w14:paraId="02512435" w14:textId="77777777" w:rsidTr="00DD703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AF7521C" w:rsidR="00DD7030" w:rsidRPr="009F4AF4" w:rsidRDefault="00DD7030" w:rsidP="00DD70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DD7030" w:rsidRPr="009F4AF4" w:rsidRDefault="00DD7030" w:rsidP="00DD70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1E0BC93" w:rsidR="00DD7030" w:rsidRPr="009F4AF4" w:rsidRDefault="00DD7030" w:rsidP="00DD70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5B6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73A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AC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86D9C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4D6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2198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755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092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021F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388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3D23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D7030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purl.org/dc/elements/1.1/"/>
    <ds:schemaRef ds:uri="http://purl.org/dc/terms/"/>
    <ds:schemaRef ds:uri="ba71b4f2-3489-430b-a582-ca3f60230a1a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D81EBB82-5D32-44C5-9864-72014C06C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96089-4E8C-4CC9-B82F-697A7DF4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111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2016-06-20T06:30:00Z</cp:lastPrinted>
  <dcterms:created xsi:type="dcterms:W3CDTF">2018-07-24T11:48:00Z</dcterms:created>
  <dcterms:modified xsi:type="dcterms:W3CDTF">2024-09-12T12:13:00Z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